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FA66C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07143/035-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65032A">
          <w:t>22.09.2016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65032A" w:rsidRPr="0065032A">
          <w:rPr>
            <w:bCs/>
          </w:rPr>
          <w:t>17</w:t>
        </w:r>
        <w:r w:rsidR="0065032A">
          <w:rPr>
            <w:b/>
          </w:rPr>
          <w:t>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FA66C2" w:rsidRPr="00FA66C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FA66C2" w:rsidRPr="00FA66C2">
          <w:rPr>
            <w:rStyle w:val="aa"/>
          </w:rPr>
          <w:t xml:space="preserve">440052, г. Пенза, ул. Ново-Тамбовская, д.9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FA66C2" w:rsidRPr="00FA66C2">
          <w:rPr>
            <w:rStyle w:val="aa"/>
          </w:rPr>
          <w:t xml:space="preserve"> Поликлиника - Процедурный</w:t>
        </w:r>
        <w:r w:rsidR="00FA66C2" w:rsidRPr="00FA66C2">
          <w:rPr>
            <w:u w:val="single"/>
          </w:rPr>
          <w:t xml:space="preserve"> кабинет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FA66C2" w:rsidRPr="00FA66C2">
          <w:rPr>
            <w:u w:val="single"/>
          </w:rPr>
          <w:t xml:space="preserve"> 07143/035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FA66C2" w:rsidRPr="00FA66C2">
          <w:rPr>
            <w:rStyle w:val="aa"/>
          </w:rPr>
          <w:t xml:space="preserve"> Медицинская сестра процедурной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FA66C2" w:rsidRPr="00FA66C2">
          <w:rPr>
            <w:rStyle w:val="aa"/>
          </w:rPr>
          <w:t xml:space="preserve"> 24275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FA66C2" w:rsidRPr="00FA66C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65032A" w:rsidRPr="004B7CEF" w:rsidTr="004C53B3">
        <w:trPr>
          <w:jc w:val="center"/>
        </w:trPr>
        <w:tc>
          <w:tcPr>
            <w:tcW w:w="4678" w:type="dxa"/>
            <w:vAlign w:val="center"/>
          </w:tcPr>
          <w:p w:rsidR="0065032A" w:rsidRPr="004B7CEF" w:rsidRDefault="0065032A" w:rsidP="0065032A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± 25 %</w:t>
            </w:r>
          </w:p>
        </w:tc>
      </w:tr>
      <w:tr w:rsidR="0065032A" w:rsidRPr="004B7CEF" w:rsidTr="004C53B3">
        <w:trPr>
          <w:jc w:val="center"/>
        </w:trPr>
        <w:tc>
          <w:tcPr>
            <w:tcW w:w="4678" w:type="dxa"/>
            <w:vAlign w:val="center"/>
          </w:tcPr>
          <w:p w:rsidR="0065032A" w:rsidRDefault="0065032A" w:rsidP="0065032A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65032A" w:rsidRDefault="0065032A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65032A" w:rsidRDefault="0065032A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65032A" w:rsidRDefault="0065032A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65032A" w:rsidRDefault="0065032A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5032A" w:rsidRPr="0065032A" w:rsidRDefault="003F14EA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65032A" w:rsidRPr="0065032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5032A" w:rsidRPr="0065032A" w:rsidRDefault="0065032A" w:rsidP="00AD14A4">
      <w:r w:rsidRPr="0065032A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65032A" w:rsidP="00AD14A4">
      <w:r w:rsidRPr="0065032A">
        <w:t>- ГОСТ 12.1.014-84 Воздух рабочей зоны. Метод измерения концентраций вредных веществ индикаторными трубками.</w:t>
      </w:r>
      <w:r w:rsidR="003F14EA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65032A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65032A" w:rsidRPr="004B7CEF" w:rsidTr="00FF386A">
        <w:trPr>
          <w:jc w:val="center"/>
        </w:trPr>
        <w:tc>
          <w:tcPr>
            <w:tcW w:w="3237" w:type="dxa"/>
            <w:vAlign w:val="center"/>
          </w:tcPr>
          <w:p w:rsidR="0065032A" w:rsidRPr="0065032A" w:rsidRDefault="0065032A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Процедурная</w:t>
            </w:r>
          </w:p>
        </w:tc>
        <w:tc>
          <w:tcPr>
            <w:tcW w:w="1453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65032A" w:rsidRPr="004B7CEF" w:rsidRDefault="0065032A" w:rsidP="00FF386A">
            <w:pPr>
              <w:pStyle w:val="a8"/>
            </w:pPr>
          </w:p>
        </w:tc>
      </w:tr>
      <w:tr w:rsidR="0065032A" w:rsidRPr="004B7CEF" w:rsidTr="00FF386A">
        <w:trPr>
          <w:jc w:val="center"/>
        </w:trPr>
        <w:tc>
          <w:tcPr>
            <w:tcW w:w="3237" w:type="dxa"/>
            <w:vAlign w:val="center"/>
          </w:tcPr>
          <w:p w:rsidR="0065032A" w:rsidRPr="0065032A" w:rsidRDefault="0065032A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65032A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5032A" w:rsidRPr="004B7CEF" w:rsidRDefault="0065032A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5032A" w:rsidRPr="0065032A" w:rsidRDefault="0065032A" w:rsidP="00FF386A">
            <w:pPr>
              <w:pStyle w:val="a8"/>
            </w:pPr>
            <w:r w:rsidRPr="0065032A">
              <w:t>20</w:t>
            </w:r>
          </w:p>
        </w:tc>
      </w:tr>
    </w:tbl>
    <w:p w:rsidR="0065032A" w:rsidRDefault="0065032A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65032A" w:rsidRPr="0065032A">
          <w:rPr>
            <w:bCs/>
          </w:rPr>
          <w:t>-</w:t>
        </w:r>
        <w:r w:rsidR="0065032A" w:rsidRPr="0065032A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65032A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65032A" w:rsidTr="006503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Митяева Ольга Александровна</w:t>
            </w:r>
          </w:p>
        </w:tc>
      </w:tr>
      <w:tr w:rsidR="00EF6C29" w:rsidRPr="0065032A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65032A" w:rsidTr="006503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Лукичев Дмитрий Олегович</w:t>
            </w:r>
          </w:p>
        </w:tc>
      </w:tr>
      <w:tr w:rsidR="003367BB" w:rsidRPr="0065032A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 xml:space="preserve">(№ в реестре </w:t>
            </w:r>
            <w:r w:rsidRPr="0065032A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32A" w:rsidRDefault="0065032A" w:rsidP="0076042D">
      <w:pPr>
        <w:pStyle w:val="a9"/>
      </w:pPr>
      <w:r>
        <w:separator/>
      </w:r>
    </w:p>
  </w:endnote>
  <w:endnote w:type="continuationSeparator" w:id="0">
    <w:p w:rsidR="0065032A" w:rsidRDefault="0065032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FA66C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07143/035-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3F14EA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3F14EA" w:rsidRPr="004C53B3">
            <w:rPr>
              <w:rStyle w:val="ad"/>
              <w:sz w:val="20"/>
              <w:szCs w:val="20"/>
            </w:rPr>
            <w:fldChar w:fldCharType="separate"/>
          </w:r>
          <w:r w:rsidR="00FA66C2">
            <w:rPr>
              <w:rStyle w:val="ad"/>
              <w:noProof/>
              <w:sz w:val="20"/>
              <w:szCs w:val="20"/>
            </w:rPr>
            <w:t>1</w:t>
          </w:r>
          <w:r w:rsidR="003F14EA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A66C2" w:rsidRPr="00FA66C2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32A" w:rsidRDefault="0065032A" w:rsidP="0076042D">
      <w:pPr>
        <w:pStyle w:val="a9"/>
      </w:pPr>
      <w:r>
        <w:separator/>
      </w:r>
    </w:p>
  </w:footnote>
  <w:footnote w:type="continuationSeparator" w:id="0">
    <w:p w:rsidR="0065032A" w:rsidRDefault="0065032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2;  07143/035, 07143/035-1А (07143/03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Процедурный кабинет"/>
    <w:docVar w:name="class" w:val="2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4B4A4E58041E422484EC0EE549688BF2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5- Х "/>
    <w:docVar w:name="oborud" w:val=" Медицинский инструментарий, холодильник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900BEE6B0B043F88E10CC7271033A90"/>
    <w:docVar w:name="rm_id" w:val="224"/>
    <w:docVar w:name="rm_name" w:val=" Медицинская сестра процедурной "/>
    <w:docVar w:name="rm_number" w:val=" 07143/035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Лекарственные и дезинфицирующие средства "/>
    <w:docVar w:name="version" w:val="51"/>
  </w:docVars>
  <w:rsids>
    <w:rsidRoot w:val="005B2F66"/>
    <w:rsid w:val="00014392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A3673"/>
    <w:rsid w:val="002E55C6"/>
    <w:rsid w:val="00305B2F"/>
    <w:rsid w:val="003367BB"/>
    <w:rsid w:val="00367816"/>
    <w:rsid w:val="003876C3"/>
    <w:rsid w:val="003C24DB"/>
    <w:rsid w:val="003F14EA"/>
    <w:rsid w:val="00402CAC"/>
    <w:rsid w:val="00444410"/>
    <w:rsid w:val="004A47AD"/>
    <w:rsid w:val="004B7CEF"/>
    <w:rsid w:val="004C4DB2"/>
    <w:rsid w:val="004C53B3"/>
    <w:rsid w:val="00507787"/>
    <w:rsid w:val="0055683A"/>
    <w:rsid w:val="00563E94"/>
    <w:rsid w:val="00576095"/>
    <w:rsid w:val="005A3A36"/>
    <w:rsid w:val="005B2F66"/>
    <w:rsid w:val="005B466C"/>
    <w:rsid w:val="005B7FE8"/>
    <w:rsid w:val="005C0A9A"/>
    <w:rsid w:val="005E4A79"/>
    <w:rsid w:val="0063641C"/>
    <w:rsid w:val="0065032A"/>
    <w:rsid w:val="00692561"/>
    <w:rsid w:val="0069682B"/>
    <w:rsid w:val="006C28B3"/>
    <w:rsid w:val="007049EB"/>
    <w:rsid w:val="00707B40"/>
    <w:rsid w:val="00710271"/>
    <w:rsid w:val="00717C9F"/>
    <w:rsid w:val="0076042D"/>
    <w:rsid w:val="007D1852"/>
    <w:rsid w:val="007D2CEA"/>
    <w:rsid w:val="00814BF6"/>
    <w:rsid w:val="00883461"/>
    <w:rsid w:val="008E68DE"/>
    <w:rsid w:val="0090588D"/>
    <w:rsid w:val="0092778A"/>
    <w:rsid w:val="009534CE"/>
    <w:rsid w:val="00970E90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A66C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2016-10-17T13:13:00Z</dcterms:created>
  <dcterms:modified xsi:type="dcterms:W3CDTF">2016-10-18T09:21:00Z</dcterms:modified>
</cp:coreProperties>
</file>